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516396" w14:textId="646E67D2" w:rsidR="00DD537C" w:rsidRDefault="00DD537C" w:rsidP="00DD537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Nombre: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Fecha: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62C15DC9" w14:textId="1603369E" w:rsidR="00DD537C" w:rsidRPr="00FF78EF" w:rsidRDefault="00DD537C" w:rsidP="00FF78EF">
      <w:pPr>
        <w:pStyle w:val="berschrift1"/>
      </w:pPr>
      <w:r>
        <w:t xml:space="preserve">Tarea n.º 1</w:t>
      </w:r>
    </w:p>
    <w:p w14:paraId="4BF71FC7" w14:textId="2F37D0B2" w:rsidR="00A865E8" w:rsidRPr="00DD537C" w:rsidRDefault="00163927" w:rsidP="00FF78EF">
      <w:pPr>
        <w:pStyle w:val="berschrift1"/>
        <w:rPr>
          <w:szCs w:val="20"/>
        </w:rPr>
      </w:pPr>
      <w:r>
        <w:t xml:space="preserve">Tacómetro, odómetro y taxímetro</w:t>
      </w:r>
    </w:p>
    <w:p w14:paraId="628AF26D" w14:textId="77777777" w:rsidR="00BC628D" w:rsidRDefault="00BC628D" w:rsidP="00BC628D">
      <w:pPr>
        <w:pStyle w:val="Abstract"/>
        <w:spacing w:after="0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Montar el vehículo y equiparlo con un tacómetro (indicador de velocidad) y un odómetro (cuentakilómetros).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Adicionalmente, puedes equiparlo con un taxímetro.</w:t>
      </w:r>
    </w:p>
    <w:p w14:paraId="07833756" w14:textId="77777777" w:rsidR="004B4FD0" w:rsidRPr="007F41DA" w:rsidRDefault="004B4FD0" w:rsidP="00BC628D">
      <w:pPr>
        <w:pStyle w:val="Abstract"/>
        <w:spacing w:after="0"/>
        <w:rPr>
          <w:rFonts w:asciiTheme="minorBidi" w:hAnsiTheme="minorBidi" w:cstheme="minorBidi"/>
        </w:rPr>
      </w:pPr>
    </w:p>
    <w:p w14:paraId="4FEE9BC2" w14:textId="77777777" w:rsidR="007A7500" w:rsidRDefault="00AE70E5" w:rsidP="00FF78EF">
      <w:pPr>
        <w:pStyle w:val="berschrift2"/>
      </w:pPr>
      <w:r>
        <w:t xml:space="preserve">Tarea de construcción</w:t>
      </w:r>
    </w:p>
    <w:p w14:paraId="0FDA4030" w14:textId="6EFF9A37" w:rsidR="00DF3E6E" w:rsidRDefault="007568CA" w:rsidP="0016392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Monta el vehículo como indica el manual de instrucciones.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primer lugar, solo conecta el motor (M1) y el codificador (C1 y la salida de tensión de 9 V) al TXT (véase el esquema de conexiones).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esta tarea, se equipará el vehículo con un tacómetro (indicador de velocidad), un odómetro (cuentakilómetros) y un taxímetro (calculadora de tarifas).</w:t>
      </w:r>
    </w:p>
    <w:p w14:paraId="7D107E26" w14:textId="77777777" w:rsidR="007460A1" w:rsidRDefault="007460A1" w:rsidP="00163927">
      <w:pPr>
        <w:rPr>
          <w:rFonts w:asciiTheme="minorBidi" w:hAnsiTheme="minorBidi" w:cstheme="minorBidi"/>
        </w:rPr>
      </w:pPr>
    </w:p>
    <w:p w14:paraId="42DD3BB1" w14:textId="77777777" w:rsidR="00C62AC8" w:rsidRDefault="00C62AC8" w:rsidP="0016392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Observa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principio, aún no deberías colocar la palanca del servomotor; la próxima tarea se ocupa del desplazamiento en línea recta.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 más sencillo colocar la lengüeta agarradera de servo al revés para bloquear la dirección:</w:t>
      </w:r>
    </w:p>
    <w:p w14:paraId="3C47CF5D" w14:textId="77777777" w:rsidR="00C62AC8" w:rsidRDefault="00F20218" w:rsidP="00F2021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735164C" wp14:editId="7AA5554C">
            <wp:extent cx="5760085" cy="229298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095D" w14:textId="77777777" w:rsidR="00F20218" w:rsidRPr="00F20218" w:rsidRDefault="00F20218" w:rsidP="00F2021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Montage Servo-Lasche.jpg</w:t>
      </w:r>
    </w:p>
    <w:p w14:paraId="38D301D0" w14:textId="77777777" w:rsidR="00732E91" w:rsidRDefault="00C62AC8" w:rsidP="0016392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Consejo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probar el programa es conveniente, en primer lugar, «levantar sobre tacos» el vehículo, es decir, colocar algo por debajo del vehículo o del parachoques trasero, de modo que las ruedas traseras no tengan contacto con el suelo.</w:t>
      </w:r>
    </w:p>
    <w:p w14:paraId="11F957EA" w14:textId="77777777" w:rsidR="005953A3" w:rsidRDefault="005953A3" w:rsidP="00163927">
      <w:pPr>
        <w:rPr>
          <w:rFonts w:asciiTheme="minorBidi" w:hAnsiTheme="minorBidi" w:cstheme="minorBidi"/>
        </w:rPr>
      </w:pPr>
    </w:p>
    <w:p w14:paraId="25AE6D33" w14:textId="77777777" w:rsidR="00F20218" w:rsidRDefault="00F20218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2F9FF20E" w14:textId="77777777" w:rsidR="007B031B" w:rsidRDefault="00AE70E5" w:rsidP="00FF78EF">
      <w:pPr>
        <w:pStyle w:val="berschrift2"/>
      </w:pPr>
      <w:r>
        <w:t xml:space="preserve">Tareas de programación</w:t>
      </w:r>
    </w:p>
    <w:p w14:paraId="2615C33A" w14:textId="77777777" w:rsidR="004B4FD0" w:rsidRPr="004B4FD0" w:rsidRDefault="004B4FD0" w:rsidP="00AE70E5">
      <w:pPr>
        <w:rPr>
          <w:rFonts w:asciiTheme="minorBidi" w:hAnsiTheme="minorBidi" w:cstheme="minorBidi"/>
        </w:rPr>
      </w:pPr>
    </w:p>
    <w:p w14:paraId="2BEF4E21" w14:textId="77777777" w:rsidR="005953A3" w:rsidRPr="005953A3" w:rsidRDefault="00AE70E5" w:rsidP="00AE70E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Visualización de los valores del codificador</w:t>
      </w:r>
    </w:p>
    <w:p w14:paraId="16951B76" w14:textId="7C3F488A" w:rsidR="00AE70E5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En primer lugar, diseña un programa que encienda el motor y, a continuación, muestre continuamente en la pantalla TXT los impulsos del codificador (C1) contados desde el inicio.</w:t>
      </w:r>
    </w:p>
    <w:p w14:paraId="714B3EAD" w14:textId="77777777" w:rsidR="005953A3" w:rsidRDefault="005953A3" w:rsidP="00C152B6">
      <w:pPr>
        <w:rPr>
          <w:rFonts w:asciiTheme="minorBidi" w:hAnsiTheme="minorBidi" w:cstheme="minorBidi"/>
        </w:rPr>
      </w:pPr>
    </w:p>
    <w:p w14:paraId="6EB0779E" w14:textId="77777777" w:rsidR="005953A3" w:rsidRPr="005953A3" w:rsidRDefault="00AE70E5" w:rsidP="00C152B6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Odómetro</w:t>
      </w:r>
    </w:p>
    <w:p w14:paraId="02E9E382" w14:textId="77777777" w:rsidR="0053689F" w:rsidRDefault="00C152B6" w:rsidP="00C152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partir de los impulsos del codificador, ahora debes calcular la distancia en metros recorrida por el vehículo y mostrarla en la pantalla del TXT (odómetro o cuentakilómetros).</w:t>
      </w:r>
      <w:r>
        <w:rPr>
          <w:rFonts w:asciiTheme="minorBidi" w:hAnsiTheme="minorBidi"/>
        </w:rPr>
        <w:t xml:space="preserve"> </w:t>
      </w:r>
    </w:p>
    <w:p w14:paraId="61C9B67C" w14:textId="2B13BFCF" w:rsidR="0053689F" w:rsidRDefault="00AE70E5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ello, primero debes determinar la relación de transmisión del sistema y medir la circunferencia de los neumáticos (véase también la tarea n.º 6 del Robotics TXT 4.0 Base Set).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¿Qué valores obtienes?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Determina una fórmula para convertir los impulsos del codificador en la distancia recorrida (en metros).</w:t>
      </w:r>
    </w:p>
    <w:p w14:paraId="126A9F19" w14:textId="77777777" w:rsidR="004B4FD0" w:rsidRDefault="004B4FD0" w:rsidP="004B4FD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Diseña un programa de prueba sencillo con el que puedas comprobar la precisión de la medición a lo largo de, por ejemplo, un trayecto de prueba de 2 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En caso necesario, corrige el factor de conversión.</w:t>
      </w:r>
    </w:p>
    <w:p w14:paraId="1F6649B7" w14:textId="74A82B7C" w:rsidR="00321E4D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Adapta tu programa Blockly de la tarea de programación n.º 1 y la salida de la pantalla de modo que se visualice la distancia recorrida.</w:t>
      </w:r>
      <w:r>
        <w:rPr>
          <w:rFonts w:asciiTheme="minorBidi" w:hAnsiTheme="minorBidi"/>
        </w:rPr>
        <w:t xml:space="preserve"> </w:t>
      </w:r>
    </w:p>
    <w:p w14:paraId="3226BDD5" w14:textId="729931EC" w:rsidR="008058A1" w:rsidRDefault="008058A1" w:rsidP="008058A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entrada del contador puede recibir un valor máximo de 65 535.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¿Cuál es la distancia máxima (en metros) que puede medir su cuentakilómetros?</w:t>
      </w:r>
    </w:p>
    <w:p w14:paraId="134D71BE" w14:textId="77777777" w:rsidR="001535D9" w:rsidRDefault="001535D9" w:rsidP="008058A1">
      <w:pPr>
        <w:rPr>
          <w:rFonts w:asciiTheme="minorBidi" w:hAnsiTheme="minorBidi" w:cstheme="minorBidi"/>
        </w:rPr>
      </w:pPr>
    </w:p>
    <w:p w14:paraId="1D1145F1" w14:textId="77777777" w:rsidR="005953A3" w:rsidRPr="005953A3" w:rsidRDefault="00AE70E5" w:rsidP="0053689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Tacómetro</w:t>
      </w:r>
    </w:p>
    <w:p w14:paraId="3AB4DFB4" w14:textId="77777777" w:rsidR="00790CB6" w:rsidRDefault="0053689F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Además de la distancia recorrida, en la pantalla del TXT ahora también debería visualizarse velocidad actual del vehículo (tacómetro).</w:t>
      </w:r>
      <w:r>
        <w:rPr>
          <w:rFonts w:asciiTheme="minorBidi" w:hAnsiTheme="minorBidi"/>
        </w:rPr>
        <w:t xml:space="preserve"> </w:t>
      </w:r>
    </w:p>
    <w:p w14:paraId="47F6DC39" w14:textId="447B3101" w:rsidR="00E0177F" w:rsidRDefault="00AE70E5" w:rsidP="00790C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determinar la velocidad es necesario calcular la distancia recorrida en una unidad de tiempo fija (por ejemplo, en un segundo).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Determina una fórmula para calcular la velocidad.</w:t>
      </w:r>
    </w:p>
    <w:p w14:paraId="646B5CC2" w14:textId="4513CA6E" w:rsidR="00DF3E6E" w:rsidRDefault="00AE70E5" w:rsidP="006649E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Amplía el programa Blockly desde la salida de programación 2 para calcular la velocidad y visualizar la velocidad actual en la pantalla del TXT además de la distancia recorrida.</w:t>
      </w:r>
    </w:p>
    <w:p w14:paraId="05D26774" w14:textId="77777777" w:rsidR="005953A3" w:rsidRDefault="005953A3" w:rsidP="006649E7">
      <w:pPr>
        <w:rPr>
          <w:rFonts w:asciiTheme="minorBidi" w:hAnsiTheme="minorBidi" w:cstheme="minorBidi"/>
        </w:rPr>
      </w:pPr>
    </w:p>
    <w:p w14:paraId="73D792F9" w14:textId="77777777" w:rsidR="00F20218" w:rsidRDefault="00F20218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302E3F63" w14:textId="77777777" w:rsidR="007B031B" w:rsidRDefault="007B031B" w:rsidP="00FF78EF">
      <w:pPr>
        <w:pStyle w:val="berschrift2"/>
      </w:pPr>
      <w:r>
        <w:t xml:space="preserve">Tareas experimentales</w:t>
      </w:r>
    </w:p>
    <w:p w14:paraId="79428636" w14:textId="77777777" w:rsidR="005953A3" w:rsidRPr="005953A3" w:rsidRDefault="005953A3" w:rsidP="005953A3"/>
    <w:p w14:paraId="0823D03D" w14:textId="77777777" w:rsidR="005953A3" w:rsidRPr="005953A3" w:rsidRDefault="00543C89" w:rsidP="00DF3E6E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Tacómetro y odómetro concurrentes</w:t>
      </w:r>
    </w:p>
    <w:p w14:paraId="60F86922" w14:textId="77777777" w:rsidR="00543C89" w:rsidRDefault="00DF3E6E" w:rsidP="00DF3E6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La visualización de la distancia recorrida y la velocidad debe realizarse en un programa concurrente (</w:t>
      </w:r>
      <w:r>
        <w:rPr>
          <w:i/>
          <w:rFonts w:asciiTheme="minorBidi" w:hAnsiTheme="minorBidi"/>
        </w:rPr>
        <w:t xml:space="preserve">Thread</w:t>
      </w:r>
      <w:r>
        <w:rPr>
          <w:rFonts w:asciiTheme="minorBidi" w:hAnsiTheme="minorBidi"/>
        </w:rPr>
        <w:t xml:space="preserve">) paralelo al programa de control del vehículo.</w:t>
      </w:r>
    </w:p>
    <w:p w14:paraId="34E6274D" w14:textId="77777777" w:rsidR="008908EB" w:rsidRDefault="008908E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Rediseña el programa de modo que la visualización se realice en paralelo al programa principal y se actualice continuamente.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El motor debe encenderse en el programa principal.</w:t>
      </w:r>
    </w:p>
    <w:p w14:paraId="7C7E88AA" w14:textId="77777777" w:rsidR="005953A3" w:rsidRDefault="005953A3" w:rsidP="0053689F">
      <w:pPr>
        <w:rPr>
          <w:rFonts w:asciiTheme="minorBidi" w:hAnsiTheme="minorBidi" w:cstheme="minorBidi"/>
        </w:rPr>
      </w:pPr>
    </w:p>
    <w:p w14:paraId="1D4DDDD7" w14:textId="77777777" w:rsidR="005953A3" w:rsidRPr="005953A3" w:rsidRDefault="007C2A6B" w:rsidP="0053689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Taxímetro</w:t>
      </w:r>
    </w:p>
    <w:p w14:paraId="4F445327" w14:textId="2349BA59" w:rsidR="007C2A6B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poder utilizar el vehículo autónomo después como taxi, ahora se incorpora un taxímetro.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Monta un pulsador en el vehículo y conéctalo a I8.</w:t>
      </w:r>
      <w:r>
        <w:rPr>
          <w:rFonts w:asciiTheme="minorBidi" w:hAnsiTheme="minorBidi"/>
        </w:rPr>
        <w:t xml:space="preserve"> </w:t>
      </w:r>
    </w:p>
    <w:p w14:paraId="0B36D50A" w14:textId="77777777" w:rsidR="00A50733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Al presionar el pulsador por primera vez, el taxímetro debe ponerse en marcha y mostrar la tarifa en la pantalla del TXT.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Al presionar el pulsador una segunda vez, el taxímetro debe detenerse y mostrar la tarifa a pagar.</w:t>
      </w:r>
      <w:r>
        <w:rPr>
          <w:rFonts w:asciiTheme="minorBidi" w:hAnsiTheme="minorBidi"/>
        </w:rPr>
        <w:t xml:space="preserve"> </w:t>
      </w:r>
    </w:p>
    <w:p w14:paraId="51979A40" w14:textId="5E7EC0BF" w:rsidR="007C2A6B" w:rsidRDefault="00A50733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El precio se compone de una tarifa básica y una tarifa que se calcula a partir de la distancia recorrida.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Fija una variable para la tarifa básica y la tarifa sujeta al recorrido.</w:t>
      </w:r>
    </w:p>
    <w:p w14:paraId="40057D3D" w14:textId="3FB5461D" w:rsidR="000E4466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Dibuja un diagrama de transición de estados para el taxímetro.</w:t>
      </w:r>
    </w:p>
    <w:p w14:paraId="2DA26DE5" w14:textId="77777777" w:rsidR="007C2A6B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Amplía el programa Blockly como corresponde.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La tarifa básica y la tarifa sujeta al recorrido también deben visualizarse en la pantalla.</w:t>
      </w:r>
    </w:p>
    <w:p w14:paraId="4B5EB0C6" w14:textId="77777777" w:rsidR="008F1EBB" w:rsidRDefault="008F1EBB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271147B" w14:textId="77777777" w:rsidR="0036332F" w:rsidRPr="0004739D" w:rsidRDefault="0036332F" w:rsidP="0036332F">
      <w:pPr>
        <w:pStyle w:val="Kategorie"/>
      </w:pPr>
      <w:bookmarkStart w:id="1" w:name="_Hlk77335867"/>
      <w:r>
        <w:rPr>
          <w:sz w:val="32"/>
          <w:szCs w:val="24"/>
        </w:rPr>
        <w:t xml:space="preserve">Anexos</w:t>
      </w:r>
    </w:p>
    <w:p w14:paraId="172B7C1E" w14:textId="77777777" w:rsidR="0036332F" w:rsidRDefault="00F203FA" w:rsidP="00FF78EF">
      <w:pPr>
        <w:pStyle w:val="berschrift1"/>
      </w:pPr>
      <w:r>
        <w:t xml:space="preserve">Tarea n.º 1:</w:t>
      </w:r>
      <w:r>
        <w:t xml:space="preserve"> </w:t>
      </w:r>
      <w:r>
        <w:t xml:space="preserve">Tacómetro, odómetro y taxímetro</w:t>
      </w:r>
    </w:p>
    <w:p w14:paraId="7A453EAC" w14:textId="77777777" w:rsidR="0036332F" w:rsidRDefault="0036332F" w:rsidP="00FF78EF">
      <w:pPr>
        <w:pStyle w:val="berschrift2"/>
      </w:pPr>
      <w:r>
        <w:t xml:space="preserve">Material necesario</w:t>
      </w:r>
    </w:p>
    <w:p w14:paraId="4D823A07" w14:textId="77777777" w:rsidR="00CC6A12" w:rsidRPr="009C6B9D" w:rsidRDefault="00D86A62" w:rsidP="00DB6DFB">
      <w:pPr>
        <w:pStyle w:val="AufzhlungTabelle"/>
      </w:pPr>
      <w:r>
        <w:t xml:space="preserve">Ordenador para el desarrollo de programas, localmente o a través de la interfaz web.</w:t>
      </w:r>
      <w:r>
        <w:t xml:space="preserve"> </w:t>
      </w:r>
    </w:p>
    <w:p w14:paraId="17F90DF7" w14:textId="77777777" w:rsidR="0036332F" w:rsidRDefault="00D86A62" w:rsidP="00DB6DFB">
      <w:pPr>
        <w:pStyle w:val="AufzhlungTabelle"/>
      </w:pPr>
      <w:r>
        <w:t xml:space="preserve">Cable USB o conexión BLE o wifi para transferir el programa al TXT4.0.</w:t>
      </w:r>
      <w:r>
        <w:t xml:space="preserve"> </w:t>
      </w:r>
    </w:p>
    <w:p w14:paraId="48997407" w14:textId="77777777" w:rsidR="002F7E30" w:rsidRPr="009C6B9D" w:rsidRDefault="002F7E30" w:rsidP="00DB6DFB">
      <w:pPr>
        <w:pStyle w:val="AufzhlungTabelle"/>
      </w:pPr>
      <w:r>
        <w:t xml:space="preserve">Cinta métrica o metro plegable, tiras de papel (para medir la circunferencia del neumático).</w:t>
      </w:r>
    </w:p>
    <w:p w14:paraId="42050C55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56B6DFE9" w14:textId="77777777" w:rsidR="008D6712" w:rsidRDefault="008B4844" w:rsidP="00FF78EF">
      <w:pPr>
        <w:pStyle w:val="berschrift2"/>
      </w:pPr>
      <w:r>
        <w:t xml:space="preserve">Más información</w:t>
      </w:r>
    </w:p>
    <w:p w14:paraId="40B8CEFA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Andreas Wolf:</w:t>
      </w:r>
      <w:r>
        <w:rPr>
          <w:rFonts w:asciiTheme="minorBidi" w:hAnsiTheme="minorBidi"/>
        </w:rPr>
        <w:t xml:space="preserve"> </w:t>
      </w:r>
      <w:hyperlink r:id="rId11" w:history="1">
        <w:r>
          <w:rPr>
            <w:rStyle w:val="Hyperlink"/>
            <w:i/>
            <w:iCs/>
            <w:rFonts w:asciiTheme="minorBidi" w:hAnsiTheme="minorBidi"/>
          </w:rPr>
          <w:t xml:space="preserve">Tachometer.</w:t>
        </w:r>
      </w:hyperlink>
      <w:hyperlink r:id="rId11" w:history="1">
        <w:r>
          <w:rPr>
            <w:rStyle w:val="Hyperlink"/>
            <w:i/>
            <w:iCs/>
            <w:rFonts w:asciiTheme="minorBidi" w:hAnsiTheme="minorBidi"/>
          </w:rPr>
          <w:t xml:space="preserve"> Die Geschichte eines unverzichtbaren Instruments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04/08/2014.</w:t>
      </w:r>
    </w:p>
    <w:p w14:paraId="0CE924CA" w14:textId="77777777" w:rsidR="000E4466" w:rsidRPr="009C6B9D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Alper Aribal (SeoRocket):</w:t>
      </w:r>
      <w:r>
        <w:rPr>
          <w:rFonts w:asciiTheme="minorBidi" w:hAnsiTheme="minorBidi"/>
        </w:rPr>
        <w:t xml:space="preserve"> </w:t>
      </w:r>
      <w:hyperlink r:id="rId12" w:history="1">
        <w:r>
          <w:rPr>
            <w:rStyle w:val="Hyperlink"/>
            <w:i/>
            <w:rFonts w:asciiTheme="minorBidi" w:hAnsiTheme="minorBidi"/>
          </w:rPr>
          <w:t xml:space="preserve">Taxameter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DeWiki.de.</w:t>
      </w:r>
      <w:bookmarkEnd w:id="1"/>
    </w:p>
    <w:sectPr w:rsidR="000E4466" w:rsidRPr="009C6B9D" w:rsidSect="00E9682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89694E" w14:textId="77777777" w:rsidR="00494817" w:rsidRDefault="00494817">
      <w:r>
        <w:separator/>
      </w:r>
    </w:p>
  </w:endnote>
  <w:endnote w:type="continuationSeparator" w:id="0">
    <w:p w14:paraId="225B349C" w14:textId="77777777" w:rsidR="00494817" w:rsidRDefault="00494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6BBC94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7460A1">
      <w:t>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3F618A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984EFA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5820AB" w14:textId="77777777" w:rsidR="00A27BB6" w:rsidRDefault="00A27BB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FEF3F0" w14:textId="77777777" w:rsidR="00494817" w:rsidRDefault="00494817">
      <w:r>
        <w:separator/>
      </w:r>
    </w:p>
  </w:footnote>
  <w:footnote w:type="continuationSeparator" w:id="0">
    <w:p w14:paraId="464117C4" w14:textId="77777777" w:rsidR="00494817" w:rsidRDefault="004948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0A96D1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EJE TEMÁTICO</w:t>
    </w:r>
    <w:r>
      <w:t xml:space="preserve"> </w:t>
      <w:tab/>
      <w:tab/>
    </w:r>
    <w:r>
      <w:drawing>
        <wp:inline distT="0" distB="0" distL="0" distR="0" wp14:anchorId="2D7B1067" wp14:editId="6531192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FF3465" w14:textId="29957F20" w:rsidR="008F1C46" w:rsidRPr="00984EFA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279FEAC8" wp14:editId="3CFEB1CE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Conducción autónoma – Bachillerato I+II</w:t>
      <w:tab/>
    </w:r>
    <w:r>
      <w:drawing>
        <wp:inline distT="0" distB="0" distL="0" distR="0" wp14:anchorId="11F7F9B1" wp14:editId="7132A435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55EE03" w14:textId="77777777" w:rsidR="00A27BB6" w:rsidRDefault="00A27BB6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611F"/>
    <w:rsid w:val="00267601"/>
    <w:rsid w:val="00271A2E"/>
    <w:rsid w:val="00272294"/>
    <w:rsid w:val="002727F5"/>
    <w:rsid w:val="00274DDA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313A"/>
    <w:rsid w:val="00476D4B"/>
    <w:rsid w:val="00482CE6"/>
    <w:rsid w:val="00493082"/>
    <w:rsid w:val="00494817"/>
    <w:rsid w:val="00494F24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396E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0A1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C2C24"/>
    <w:rsid w:val="007D590D"/>
    <w:rsid w:val="007E05F7"/>
    <w:rsid w:val="007E287E"/>
    <w:rsid w:val="007E3AA1"/>
    <w:rsid w:val="007E7A52"/>
    <w:rsid w:val="007F41DA"/>
    <w:rsid w:val="008058A1"/>
    <w:rsid w:val="00805C2F"/>
    <w:rsid w:val="00817D41"/>
    <w:rsid w:val="00820994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4EFA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27BB6"/>
    <w:rsid w:val="00A304DD"/>
    <w:rsid w:val="00A33BF2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169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2DA0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162CF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2791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D3EDD"/>
    <w:rsid w:val="00DD537C"/>
    <w:rsid w:val="00DE2CE3"/>
    <w:rsid w:val="00DE6379"/>
    <w:rsid w:val="00DE69CA"/>
    <w:rsid w:val="00DF11EF"/>
    <w:rsid w:val="00DF3E6E"/>
    <w:rsid w:val="00E00065"/>
    <w:rsid w:val="00E00F64"/>
    <w:rsid w:val="00E0177F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E0456"/>
    <w:rsid w:val="00EE193C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67C48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77FA"/>
    <w:rsid w:val="00FF7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E595F9D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535D9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78EF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78EF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dewiki.de/Lexikon/Taxameter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eurotransport.de/artikel/tachometer-geschichte-eines-unverzichtbaren-instruments-6565752.html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06070D4-F806-4FAB-B82E-35F20B1B58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614</Words>
  <Characters>4097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4702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Versión 1/2011</dc:subject>
  <dc:creator>Dirk Fox</dc:creator>
  <cp:keywords/>
  <dc:description/>
  <cp:lastModifiedBy>Seiler, Lisa</cp:lastModifiedBy>
  <cp:revision>2</cp:revision>
  <cp:lastPrinted>2021-08-19T17:10:00Z</cp:lastPrinted>
  <dcterms:created xsi:type="dcterms:W3CDTF">2021-09-10T10:37:00Z</dcterms:created>
  <dcterms:modified xsi:type="dcterms:W3CDTF">2021-09-10T10:37:00Z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